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77777777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MEMORANDUM AND PROPOSAL FOR PUBLICATION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49CA1E06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A912EA">
        <w:rPr>
          <w:sz w:val="28"/>
        </w:rPr>
        <w:t>August</w:t>
      </w:r>
      <w:r w:rsidR="00945657">
        <w:rPr>
          <w:sz w:val="28"/>
        </w:rPr>
        <w:t xml:space="preserve"> </w:t>
      </w:r>
      <w:r w:rsidR="00A912EA">
        <w:rPr>
          <w:sz w:val="28"/>
        </w:rPr>
        <w:t>19</w:t>
      </w:r>
      <w:r w:rsidR="00945657">
        <w:rPr>
          <w:sz w:val="28"/>
        </w:rPr>
        <w:t>, 2021</w:t>
      </w:r>
    </w:p>
    <w:p w14:paraId="64DD6FA8" w14:textId="08B7EC8E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A912EA">
        <w:rPr>
          <w:sz w:val="28"/>
        </w:rPr>
        <w:t>August</w:t>
      </w:r>
      <w:r w:rsidR="00945657">
        <w:rPr>
          <w:sz w:val="28"/>
        </w:rPr>
        <w:t xml:space="preserve"> </w:t>
      </w:r>
      <w:r w:rsidR="00A912EA">
        <w:rPr>
          <w:sz w:val="28"/>
        </w:rPr>
        <w:t>1</w:t>
      </w:r>
      <w:r w:rsidR="00925EF1">
        <w:rPr>
          <w:sz w:val="28"/>
        </w:rPr>
        <w:t>8</w:t>
      </w:r>
      <w:r w:rsidR="00945657">
        <w:rPr>
          <w:sz w:val="28"/>
        </w:rPr>
        <w:t>, 2021</w:t>
      </w:r>
    </w:p>
    <w:p w14:paraId="1E115993" w14:textId="341035DD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925EF1">
        <w:rPr>
          <w:sz w:val="28"/>
        </w:rPr>
        <w:t>17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0151866" w14:textId="36765CE8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>Project No. 5</w:t>
      </w:r>
      <w:r w:rsidR="00A912EA">
        <w:rPr>
          <w:sz w:val="28"/>
        </w:rPr>
        <w:t>23</w:t>
      </w:r>
      <w:r w:rsidR="00925EF1">
        <w:rPr>
          <w:sz w:val="28"/>
        </w:rPr>
        <w:t>07</w:t>
      </w:r>
      <w:r w:rsidR="00945657">
        <w:rPr>
          <w:sz w:val="28"/>
        </w:rPr>
        <w:t xml:space="preserve"> – </w:t>
      </w:r>
      <w:r w:rsidR="00925EF1">
        <w:rPr>
          <w:sz w:val="28"/>
        </w:rPr>
        <w:t>Review of Rules Adopted by the Independent Organization in Calendar Year 2021</w:t>
      </w:r>
      <w:r w:rsidR="00A912EA">
        <w:rPr>
          <w:sz w:val="28"/>
        </w:rPr>
        <w:t xml:space="preserve"> </w:t>
      </w:r>
    </w:p>
    <w:p w14:paraId="7455F424" w14:textId="77777777" w:rsidR="00E9787A" w:rsidRDefault="00E9787A">
      <w:pPr>
        <w:rPr>
          <w:sz w:val="28"/>
        </w:rPr>
      </w:pPr>
    </w:p>
    <w:p w14:paraId="20840948" w14:textId="77777777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945657">
        <w:rPr>
          <w:sz w:val="28"/>
        </w:rPr>
        <w:t>Discussion and Possible Action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4E4BF9"/>
    <w:rsid w:val="0050243E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C9C"/>
    <w:rsid w:val="00B3149E"/>
    <w:rsid w:val="00B57B99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_Rules%20Pod\P51830\Proposal%20for%20Publication\51830%20OM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51830 OMCover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2021-08-18T21:33:00Z</dcterms:created>
  <dcterms:modified xsi:type="dcterms:W3CDTF">2021-08-18T21:33:00Z</dcterms:modified>
</cp:coreProperties>
</file>